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949B3F" w14:textId="77777777" w:rsidR="002A2F4B" w:rsidRDefault="002A2F4B" w:rsidP="002A2F4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Thomas WITTISPERHAUKE (WHITESPERHAUKE), the elder</w:t>
      </w:r>
      <w:r>
        <w:t xml:space="preserve">   </w:t>
      </w:r>
      <w:proofErr w:type="gramStart"/>
      <w:r>
        <w:t xml:space="preserve">   (</w:t>
      </w:r>
      <w:proofErr w:type="gramEnd"/>
      <w:r>
        <w:t>d.1500)</w:t>
      </w:r>
    </w:p>
    <w:p w14:paraId="5B147E60" w14:textId="77777777" w:rsidR="002A2F4B" w:rsidRDefault="002A2F4B" w:rsidP="002A2F4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Headcorn, Kent.</w:t>
      </w:r>
    </w:p>
    <w:p w14:paraId="3C411572" w14:textId="77777777" w:rsidR="002A2F4B" w:rsidRDefault="002A2F4B" w:rsidP="002A2F4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27E097D3" w14:textId="77777777" w:rsidR="002A2F4B" w:rsidRDefault="002A2F4B" w:rsidP="002A2F4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6E2D3239" w14:textId="77777777" w:rsidR="002A2F4B" w:rsidRDefault="002A2F4B" w:rsidP="002A2F4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1500</w:t>
      </w:r>
      <w:r>
        <w:tab/>
        <w:t>He made his Will.   (Plomer 507)</w:t>
      </w:r>
    </w:p>
    <w:p w14:paraId="56EC93DD" w14:textId="77777777" w:rsidR="002A2F4B" w:rsidRDefault="002A2F4B" w:rsidP="002A2F4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1500</w:t>
      </w:r>
      <w:r>
        <w:tab/>
        <w:t xml:space="preserve">Probate of his Will.  </w:t>
      </w:r>
    </w:p>
    <w:p w14:paraId="4CF17980" w14:textId="77777777" w:rsidR="002A2F4B" w:rsidRPr="000D5644" w:rsidRDefault="002A2F4B" w:rsidP="002A2F4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PRC/17/7/251)</w:t>
      </w:r>
    </w:p>
    <w:p w14:paraId="66CEF2C6" w14:textId="77777777" w:rsidR="002A2F4B" w:rsidRDefault="002A2F4B" w:rsidP="002A2F4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2C447684" w14:textId="77777777" w:rsidR="002A2F4B" w:rsidRDefault="002A2F4B" w:rsidP="002A2F4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59835E99" w14:textId="77777777" w:rsidR="002A2F4B" w:rsidRDefault="002A2F4B" w:rsidP="002A2F4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23 February 2018</w:t>
      </w:r>
    </w:p>
    <w:p w14:paraId="18317D94" w14:textId="77777777" w:rsidR="006B2F86" w:rsidRPr="00E71FC3" w:rsidRDefault="002A2F4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28B8F2" w14:textId="77777777" w:rsidR="002A2F4B" w:rsidRDefault="002A2F4B" w:rsidP="00E71FC3">
      <w:pPr>
        <w:spacing w:after="0" w:line="240" w:lineRule="auto"/>
      </w:pPr>
      <w:r>
        <w:separator/>
      </w:r>
    </w:p>
  </w:endnote>
  <w:endnote w:type="continuationSeparator" w:id="0">
    <w:p w14:paraId="33D0F1C8" w14:textId="77777777" w:rsidR="002A2F4B" w:rsidRDefault="002A2F4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ED2F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AB46F2" w14:textId="77777777" w:rsidR="002A2F4B" w:rsidRDefault="002A2F4B" w:rsidP="00E71FC3">
      <w:pPr>
        <w:spacing w:after="0" w:line="240" w:lineRule="auto"/>
      </w:pPr>
      <w:r>
        <w:separator/>
      </w:r>
    </w:p>
  </w:footnote>
  <w:footnote w:type="continuationSeparator" w:id="0">
    <w:p w14:paraId="5D496A5D" w14:textId="77777777" w:rsidR="002A2F4B" w:rsidRDefault="002A2F4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F4B"/>
    <w:rsid w:val="001A7C09"/>
    <w:rsid w:val="002A2F4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9DE9D"/>
  <w15:chartTrackingRefBased/>
  <w15:docId w15:val="{46A30E3B-3E3A-4D31-B4A3-F4811B418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2018-02-23T15:11:00Z</dcterms:created>
  <dcterms:modified xsi:type="dcterms:W3CDTF">2018-02-23T15:11:00Z</dcterms:modified>
</cp:coreProperties>
</file>